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72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985"/>
        <w:gridCol w:w="1387"/>
        <w:gridCol w:w="1576"/>
        <w:gridCol w:w="798"/>
        <w:gridCol w:w="752"/>
        <w:gridCol w:w="3052"/>
        <w:gridCol w:w="810"/>
      </w:tblGrid>
      <w:tr w:rsidR="00EC4EAD" w:rsidRPr="00F934BD" w14:paraId="595AA513" w14:textId="77777777" w:rsidTr="00F934FD">
        <w:trPr>
          <w:trHeight w:hRule="exact" w:val="216"/>
        </w:trPr>
        <w:tc>
          <w:tcPr>
            <w:tcW w:w="986" w:type="dxa"/>
          </w:tcPr>
          <w:p w14:paraId="71951DBB" w14:textId="77777777" w:rsidR="00EC4EAD" w:rsidRPr="00F934BD" w:rsidRDefault="00EC4EAD" w:rsidP="00623D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Ver. Date</w:t>
            </w:r>
          </w:p>
        </w:tc>
        <w:bookmarkStart w:id="0" w:name="PID"/>
        <w:tc>
          <w:tcPr>
            <w:tcW w:w="1388" w:type="dxa"/>
          </w:tcPr>
          <w:p w14:paraId="00A27823" w14:textId="0130A4D8" w:rsidR="00EC4EAD" w:rsidRPr="00F934BD" w:rsidRDefault="00EC4EAD" w:rsidP="00623DDE">
            <w:pPr>
              <w:rPr>
                <w:sz w:val="20"/>
                <w:szCs w:val="20"/>
              </w:rPr>
            </w:pPr>
            <w:r>
              <w:rPr>
                <w:rStyle w:val="Style1"/>
                <w:sz w:val="20"/>
                <w:szCs w:val="20"/>
              </w:rPr>
              <w:fldChar w:fldCharType="begin">
                <w:ffData>
                  <w:name w:val="PID"/>
                  <w:enabled/>
                  <w:calcOnExit/>
                  <w:textInput>
                    <w:default w:val="MM/DD/YY"/>
                  </w:textInput>
                </w:ffData>
              </w:fldChar>
            </w:r>
            <w:r>
              <w:rPr>
                <w:rStyle w:val="Style1"/>
                <w:sz w:val="20"/>
                <w:szCs w:val="20"/>
              </w:rPr>
              <w:instrText xml:space="preserve"> FORMTEXT </w:instrText>
            </w:r>
            <w:r>
              <w:rPr>
                <w:rStyle w:val="Style1"/>
                <w:sz w:val="20"/>
                <w:szCs w:val="20"/>
              </w:rPr>
            </w:r>
            <w:r>
              <w:rPr>
                <w:rStyle w:val="Style1"/>
                <w:sz w:val="20"/>
                <w:szCs w:val="20"/>
              </w:rPr>
              <w:fldChar w:fldCharType="separate"/>
            </w:r>
            <w:r w:rsidR="00DF499E">
              <w:rPr>
                <w:rStyle w:val="Style1"/>
                <w:noProof/>
                <w:sz w:val="20"/>
                <w:szCs w:val="20"/>
              </w:rPr>
              <w:t>03/04/2025</w:t>
            </w:r>
            <w:r>
              <w:rPr>
                <w:rStyle w:val="Style1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580" w:type="dxa"/>
          </w:tcPr>
          <w:p w14:paraId="73E78B16" w14:textId="77777777" w:rsidR="00EC4EAD" w:rsidRPr="00F934BD" w:rsidRDefault="00EC4EAD" w:rsidP="00623DDE">
            <w:pPr>
              <w:rPr>
                <w:sz w:val="20"/>
                <w:szCs w:val="20"/>
              </w:rPr>
            </w:pPr>
          </w:p>
        </w:tc>
        <w:tc>
          <w:tcPr>
            <w:tcW w:w="4596" w:type="dxa"/>
            <w:gridSpan w:val="3"/>
          </w:tcPr>
          <w:p w14:paraId="14CFC9ED" w14:textId="77777777" w:rsidR="00EC4EAD" w:rsidRPr="00F934BD" w:rsidRDefault="00EC4EAD" w:rsidP="00623DDE">
            <w:pPr>
              <w:spacing w:after="21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PID</w:t>
            </w:r>
          </w:p>
        </w:tc>
        <w:bookmarkStart w:id="1" w:name="Version"/>
        <w:tc>
          <w:tcPr>
            <w:tcW w:w="810" w:type="dxa"/>
            <w:noWrap/>
          </w:tcPr>
          <w:p w14:paraId="02823C94" w14:textId="5A925F57" w:rsidR="00EC4EAD" w:rsidRPr="00F934BD" w:rsidRDefault="00EC4EAD" w:rsidP="00623DDE">
            <w:pPr>
              <w:jc w:val="right"/>
              <w:rPr>
                <w:rStyle w:val="Style5"/>
                <w:sz w:val="20"/>
                <w:szCs w:val="20"/>
              </w:rPr>
            </w:pPr>
            <w:r>
              <w:rPr>
                <w:rStyle w:val="Style5"/>
                <w:sz w:val="20"/>
                <w:szCs w:val="20"/>
              </w:rPr>
              <w:fldChar w:fldCharType="begin">
                <w:ffData>
                  <w:name w:val="Version"/>
                  <w:enabled/>
                  <w:calcOnExit/>
                  <w:textInput>
                    <w:default w:val="######"/>
                  </w:textInput>
                </w:ffData>
              </w:fldChar>
            </w:r>
            <w:r>
              <w:rPr>
                <w:rStyle w:val="Style5"/>
                <w:sz w:val="20"/>
                <w:szCs w:val="20"/>
              </w:rPr>
              <w:instrText xml:space="preserve"> FORMTEXT </w:instrText>
            </w:r>
            <w:r>
              <w:rPr>
                <w:rStyle w:val="Style5"/>
                <w:sz w:val="20"/>
                <w:szCs w:val="20"/>
              </w:rPr>
            </w:r>
            <w:r>
              <w:rPr>
                <w:rStyle w:val="Style5"/>
                <w:sz w:val="20"/>
                <w:szCs w:val="20"/>
              </w:rPr>
              <w:fldChar w:fldCharType="separate"/>
            </w:r>
            <w:r w:rsidR="00DF499E">
              <w:rPr>
                <w:rStyle w:val="Style5"/>
                <w:noProof/>
                <w:sz w:val="20"/>
                <w:szCs w:val="20"/>
              </w:rPr>
              <w:t>116161</w:t>
            </w:r>
            <w:r>
              <w:rPr>
                <w:rStyle w:val="Style5"/>
                <w:sz w:val="20"/>
                <w:szCs w:val="20"/>
              </w:rPr>
              <w:fldChar w:fldCharType="end"/>
            </w:r>
            <w:bookmarkEnd w:id="1"/>
          </w:p>
        </w:tc>
      </w:tr>
      <w:tr w:rsidR="00EC4EAD" w:rsidRPr="00300EF7" w14:paraId="73345979" w14:textId="77777777" w:rsidTr="00623DDE">
        <w:trPr>
          <w:trHeight w:hRule="exact" w:val="202"/>
        </w:trPr>
        <w:tc>
          <w:tcPr>
            <w:tcW w:w="9360" w:type="dxa"/>
            <w:gridSpan w:val="7"/>
          </w:tcPr>
          <w:p w14:paraId="057BA34C" w14:textId="77777777" w:rsidR="00EC4EAD" w:rsidRPr="00300EF7" w:rsidRDefault="00EC4EAD" w:rsidP="00623D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C4EAD" w:rsidRPr="008657B8" w14:paraId="633F9C87" w14:textId="77777777" w:rsidTr="00F934FD">
        <w:trPr>
          <w:trHeight w:hRule="exact" w:val="230"/>
        </w:trPr>
        <w:tc>
          <w:tcPr>
            <w:tcW w:w="4754" w:type="dxa"/>
            <w:gridSpan w:val="4"/>
          </w:tcPr>
          <w:p w14:paraId="3A596002" w14:textId="77777777" w:rsidR="00EC4EAD" w:rsidRPr="00F934BD" w:rsidRDefault="00EC4EAD" w:rsidP="00623DDE">
            <w:pPr>
              <w:ind w:right="18"/>
              <w:jc w:val="right"/>
              <w:rPr>
                <w:b/>
              </w:rPr>
            </w:pPr>
            <w:r w:rsidRPr="00F934BD">
              <w:rPr>
                <w:b/>
              </w:rPr>
              <w:t xml:space="preserve"> PARCEL</w:t>
            </w:r>
          </w:p>
        </w:tc>
        <w:tc>
          <w:tcPr>
            <w:tcW w:w="736" w:type="dxa"/>
            <w:noWrap/>
            <w:tcMar>
              <w:left w:w="0" w:type="dxa"/>
              <w:right w:w="0" w:type="dxa"/>
            </w:tcMar>
            <w:vAlign w:val="center"/>
          </w:tcPr>
          <w:p w14:paraId="11C4F9AE" w14:textId="0BCEADAD" w:rsidR="00EC4EAD" w:rsidRPr="008657B8" w:rsidRDefault="00F934FD" w:rsidP="00EC4EAD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####"/>
                  </w:textInput>
                </w:ffData>
              </w:fldChar>
            </w:r>
            <w:bookmarkStart w:id="2" w:name="Text4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DA2E8C"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  <w:bookmarkEnd w:id="2"/>
            <w:r w:rsidR="00EC4EAD">
              <w:rPr>
                <w:b/>
              </w:rPr>
              <w:t>-T</w:t>
            </w:r>
          </w:p>
        </w:tc>
        <w:bookmarkStart w:id="3" w:name="Text5"/>
        <w:tc>
          <w:tcPr>
            <w:tcW w:w="3870" w:type="dxa"/>
            <w:gridSpan w:val="2"/>
            <w:tcMar>
              <w:left w:w="0" w:type="dxa"/>
              <w:right w:w="0" w:type="dxa"/>
            </w:tcMar>
            <w:vAlign w:val="center"/>
          </w:tcPr>
          <w:p w14:paraId="4CAB5097" w14:textId="21BDB861" w:rsidR="00EC4EAD" w:rsidRPr="008657B8" w:rsidRDefault="00EC4EAD" w:rsidP="00623DDE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DA2E8C">
              <w:rPr>
                <w:b/>
                <w:noProof/>
              </w:rPr>
              <w:t> </w:t>
            </w:r>
            <w:r w:rsidR="00DA2E8C">
              <w:rPr>
                <w:b/>
                <w:noProof/>
              </w:rPr>
              <w:t> </w:t>
            </w:r>
            <w:r w:rsidR="00DA2E8C">
              <w:rPr>
                <w:b/>
                <w:noProof/>
              </w:rPr>
              <w:t> </w:t>
            </w:r>
            <w:r w:rsidR="00DA2E8C">
              <w:rPr>
                <w:b/>
                <w:noProof/>
              </w:rPr>
              <w:t> </w:t>
            </w:r>
            <w:r w:rsidR="00DA2E8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"/>
          </w:p>
        </w:tc>
      </w:tr>
      <w:bookmarkStart w:id="4" w:name="Text2"/>
      <w:tr w:rsidR="00EC4EAD" w:rsidRPr="00C30186" w14:paraId="26624E9D" w14:textId="77777777" w:rsidTr="00623DDE">
        <w:trPr>
          <w:trHeight w:hRule="exact" w:val="230"/>
        </w:trPr>
        <w:tc>
          <w:tcPr>
            <w:tcW w:w="9360" w:type="dxa"/>
            <w:gridSpan w:val="7"/>
          </w:tcPr>
          <w:p w14:paraId="1A64C18F" w14:textId="05EF8F9D" w:rsidR="00EC4EAD" w:rsidRPr="00C30186" w:rsidRDefault="00EC4EAD" w:rsidP="00623DDE">
            <w:pPr>
              <w:ind w:hanging="252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CTY-RTE-SEC"/>
                    <w:format w:val="UPPERCAS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F90F5A">
              <w:rPr>
                <w:b/>
                <w:noProof/>
              </w:rPr>
              <w:t>LAW-141/CR 7E-2.45</w:t>
            </w:r>
            <w:r>
              <w:rPr>
                <w:b/>
              </w:rPr>
              <w:fldChar w:fldCharType="end"/>
            </w:r>
            <w:bookmarkEnd w:id="4"/>
          </w:p>
        </w:tc>
      </w:tr>
    </w:tbl>
    <w:p w14:paraId="246E9156" w14:textId="77777777" w:rsidR="00C62351" w:rsidRDefault="00C62351" w:rsidP="00703358">
      <w:pPr>
        <w:jc w:val="center"/>
        <w:rPr>
          <w:b/>
        </w:rPr>
        <w:sectPr w:rsidR="00C62351" w:rsidSect="00A4127D">
          <w:headerReference w:type="default" r:id="rId12"/>
          <w:type w:val="continuous"/>
          <w:pgSz w:w="12240" w:h="15840" w:code="1"/>
          <w:pgMar w:top="2160" w:right="1440" w:bottom="1440" w:left="1440" w:header="2160" w:footer="1440" w:gutter="0"/>
          <w:cols w:space="720"/>
          <w:docGrid w:linePitch="360"/>
        </w:sectPr>
      </w:pPr>
    </w:p>
    <w:tbl>
      <w:tblPr>
        <w:tblW w:w="9360" w:type="dxa"/>
        <w:tblInd w:w="72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9360"/>
      </w:tblGrid>
      <w:tr w:rsidR="00A25585" w:rsidRPr="00F934BD" w14:paraId="6246D240" w14:textId="77777777" w:rsidTr="00703358">
        <w:trPr>
          <w:trHeight w:val="54"/>
        </w:trPr>
        <w:tc>
          <w:tcPr>
            <w:tcW w:w="9360" w:type="dxa"/>
          </w:tcPr>
          <w:p w14:paraId="40CA61D7" w14:textId="777777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 xml:space="preserve">TEMPORARY EASEMENT FOR THE PURPOSE OF </w:t>
            </w:r>
          </w:p>
          <w:p w14:paraId="2F184787" w14:textId="777777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 xml:space="preserve">PERFORMING THE WORK NECESSARY TO </w:t>
            </w:r>
          </w:p>
          <w:p w14:paraId="517CD863" w14:textId="28BA9945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fldChar w:fldCharType="begin">
                <w:ffData>
                  <w:name w:val="PURPOSEOFTEMP"/>
                  <w:enabled/>
                  <w:calcOnExit/>
                  <w:textInput>
                    <w:default w:val="PURPOSE OF TEMPORARY"/>
                    <w:format w:val="UPPERCASE"/>
                  </w:textInput>
                </w:ffData>
              </w:fldChar>
            </w:r>
            <w:bookmarkStart w:id="5" w:name="PURPOSEOFTEMP"/>
            <w:r w:rsidRPr="00AC20B5">
              <w:rPr>
                <w:b/>
              </w:rPr>
              <w:instrText xml:space="preserve"> FORMTEXT </w:instrText>
            </w:r>
            <w:r w:rsidRPr="00AC20B5">
              <w:rPr>
                <w:b/>
              </w:rPr>
            </w:r>
            <w:r w:rsidRPr="00AC20B5">
              <w:rPr>
                <w:b/>
              </w:rPr>
              <w:fldChar w:fldCharType="separate"/>
            </w:r>
            <w:r w:rsidR="00DA2E8C">
              <w:rPr>
                <w:b/>
                <w:noProof/>
              </w:rPr>
              <w:t>PERFORM GRADING FOR INTERSECTION IMPROVEMENT</w:t>
            </w:r>
            <w:r w:rsidRPr="00AC20B5">
              <w:rPr>
                <w:b/>
              </w:rPr>
              <w:fldChar w:fldCharType="end"/>
            </w:r>
            <w:bookmarkEnd w:id="5"/>
            <w:r w:rsidRPr="00AC20B5">
              <w:rPr>
                <w:b/>
              </w:rPr>
              <w:t xml:space="preserve"> </w:t>
            </w:r>
            <w:r w:rsidRPr="00AC20B5">
              <w:rPr>
                <w:b/>
              </w:rPr>
              <w:br/>
              <w:t xml:space="preserve">FOR </w:t>
            </w:r>
            <w:r w:rsidR="00EB031E">
              <w:rPr>
                <w:b/>
              </w:rPr>
              <w:fldChar w:fldCharType="begin">
                <w:ffData>
                  <w:name w:val="MONTHS"/>
                  <w:enabled/>
                  <w:calcOnExit/>
                  <w:ddList>
                    <w:result w:val="2"/>
                    <w:listEntry w:val="NUMBER OF"/>
                    <w:listEntry w:val="6"/>
                    <w:listEntry w:val="12"/>
                    <w:listEntry w:val="18"/>
                    <w:listEntry w:val="24"/>
                    <w:listEntry w:val="30"/>
                    <w:listEntry w:val="36"/>
                    <w:listEntry w:val="42"/>
                    <w:listEntry w:val="48"/>
                    <w:listEntry w:val="54"/>
                    <w:listEntry w:val="60"/>
                    <w:listEntry w:val="66"/>
                  </w:ddList>
                </w:ffData>
              </w:fldChar>
            </w:r>
            <w:bookmarkStart w:id="6" w:name="MONTHS"/>
            <w:r w:rsidR="00EB031E">
              <w:rPr>
                <w:b/>
              </w:rPr>
              <w:instrText xml:space="preserve"> FORMDROPDOWN </w:instrText>
            </w:r>
            <w:r w:rsidR="00EB031E">
              <w:rPr>
                <w:b/>
              </w:rPr>
            </w:r>
            <w:r w:rsidR="00EB031E">
              <w:rPr>
                <w:b/>
              </w:rPr>
              <w:fldChar w:fldCharType="separate"/>
            </w:r>
            <w:r w:rsidR="00EB031E">
              <w:rPr>
                <w:b/>
              </w:rPr>
              <w:fldChar w:fldCharType="end"/>
            </w:r>
            <w:bookmarkEnd w:id="6"/>
            <w:r w:rsidRPr="00AC20B5">
              <w:rPr>
                <w:b/>
              </w:rPr>
              <w:t xml:space="preserve"> MONTHS FROM DATE OF ENTRY BY THE</w:t>
            </w:r>
          </w:p>
          <w:p w14:paraId="3D863FB5" w14:textId="77777777" w:rsidR="00A25585" w:rsidRPr="00F934BD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>STATE OF OHIO, DEPARTMENT OF TRANSPORTATION</w:t>
            </w:r>
          </w:p>
        </w:tc>
      </w:tr>
      <w:tr w:rsidR="00A25585" w:rsidRPr="0013353E" w14:paraId="6BC6E34E" w14:textId="77777777" w:rsidTr="00703358">
        <w:trPr>
          <w:trHeight w:val="80"/>
        </w:trPr>
        <w:tc>
          <w:tcPr>
            <w:tcW w:w="9360" w:type="dxa"/>
          </w:tcPr>
          <w:p w14:paraId="51FCD6BD" w14:textId="77777777" w:rsidR="00A25585" w:rsidRPr="0013353E" w:rsidRDefault="00A25585" w:rsidP="00703358">
            <w:pPr>
              <w:jc w:val="center"/>
              <w:rPr>
                <w:sz w:val="16"/>
                <w:szCs w:val="16"/>
              </w:rPr>
            </w:pPr>
          </w:p>
        </w:tc>
      </w:tr>
      <w:tr w:rsidR="00A25585" w:rsidRPr="0013353E" w14:paraId="6B3B7605" w14:textId="77777777" w:rsidTr="00703358">
        <w:trPr>
          <w:trHeight w:val="135"/>
        </w:trPr>
        <w:tc>
          <w:tcPr>
            <w:tcW w:w="9360" w:type="dxa"/>
            <w:tcBorders>
              <w:bottom w:val="single" w:sz="4" w:space="0" w:color="auto"/>
            </w:tcBorders>
          </w:tcPr>
          <w:p w14:paraId="480B0E96" w14:textId="77777777" w:rsidR="00A25585" w:rsidRPr="0013353E" w:rsidRDefault="00A25585" w:rsidP="00703358">
            <w:pPr>
              <w:jc w:val="center"/>
              <w:rPr>
                <w:b/>
                <w:sz w:val="20"/>
                <w:szCs w:val="20"/>
              </w:rPr>
            </w:pPr>
            <w:r w:rsidRPr="0013353E">
              <w:rPr>
                <w:b/>
                <w:sz w:val="20"/>
                <w:szCs w:val="20"/>
              </w:rPr>
              <w:t>[Surveyor’s description of the premises follows]</w:t>
            </w:r>
          </w:p>
        </w:tc>
      </w:tr>
      <w:tr w:rsidR="00A25585" w:rsidRPr="0013353E" w14:paraId="164F51B5" w14:textId="77777777" w:rsidTr="006E72C9">
        <w:trPr>
          <w:trHeight w:val="152"/>
        </w:trPr>
        <w:tc>
          <w:tcPr>
            <w:tcW w:w="9360" w:type="dxa"/>
            <w:tcBorders>
              <w:top w:val="single" w:sz="4" w:space="0" w:color="auto"/>
            </w:tcBorders>
          </w:tcPr>
          <w:p w14:paraId="632B7C60" w14:textId="77777777" w:rsidR="00A25585" w:rsidRPr="0013353E" w:rsidRDefault="00A25585" w:rsidP="0070335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7BFE56A1" w14:textId="77777777" w:rsidR="006E72C9" w:rsidRDefault="006E72C9" w:rsidP="006E72C9">
      <w:pPr>
        <w:tabs>
          <w:tab w:val="left" w:pos="6165"/>
        </w:tabs>
      </w:pPr>
    </w:p>
    <w:p w14:paraId="674E626F" w14:textId="77777777" w:rsidR="00C62351" w:rsidRDefault="00C62351" w:rsidP="006E72C9">
      <w:pPr>
        <w:tabs>
          <w:tab w:val="left" w:pos="6165"/>
        </w:tabs>
        <w:sectPr w:rsidR="00C62351" w:rsidSect="00A4127D">
          <w:type w:val="continuous"/>
          <w:pgSz w:w="12240" w:h="15840" w:code="1"/>
          <w:pgMar w:top="2160" w:right="1440" w:bottom="1440" w:left="1440" w:header="2160" w:footer="1440" w:gutter="0"/>
          <w:cols w:space="720"/>
          <w:docGrid w:linePitch="360"/>
        </w:sectPr>
      </w:pPr>
    </w:p>
    <w:p w14:paraId="47E7CF0C" w14:textId="5A1425DD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Situate in </w:t>
      </w:r>
      <w:r w:rsidR="00745866">
        <w:t>N</w:t>
      </w:r>
      <w:r w:rsidR="00983A7E">
        <w:t>W</w:t>
      </w:r>
      <w:r>
        <w:t xml:space="preserve"> ¼ Section </w:t>
      </w:r>
      <w:r w:rsidR="00605373">
        <w:t>14</w:t>
      </w:r>
      <w:r>
        <w:t xml:space="preserve">, in the Township of </w:t>
      </w:r>
      <w:r w:rsidR="00131FF3">
        <w:t>Upper</w:t>
      </w:r>
      <w:r>
        <w:t xml:space="preserve">, County of </w:t>
      </w:r>
      <w:r w:rsidR="00F90F5A">
        <w:t>Lawrence</w:t>
      </w:r>
      <w:r>
        <w:t xml:space="preserve">, State of Ohio, and being part of a </w:t>
      </w:r>
      <w:r w:rsidR="00DA2E8C">
        <w:t>3.6830</w:t>
      </w:r>
      <w:r>
        <w:t xml:space="preserve"> acre tract of land </w:t>
      </w:r>
      <w:r w:rsidRPr="00D95C0B">
        <w:t xml:space="preserve">as </w:t>
      </w:r>
      <w:r w:rsidR="00DF499E">
        <w:t>currently owned by Trustees of Upper Township, Lawrence County, Ohio (no records found)</w:t>
      </w:r>
      <w:r>
        <w:t xml:space="preserve"> (all references to deeds, microfiche, plats, surveys, etc. refer to the records of the </w:t>
      </w:r>
      <w:r w:rsidR="00F90F5A">
        <w:t>Lawrence</w:t>
      </w:r>
      <w:r>
        <w:t xml:space="preserve"> County Recorder's Office, unless noted otherwise) and being more particularly bounded and described as follows:</w:t>
      </w:r>
    </w:p>
    <w:p w14:paraId="22FED0BC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249A79D1" w14:textId="1CEF5E4B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Being a parcel of land lying on the </w:t>
      </w:r>
      <w:r w:rsidR="0026782D">
        <w:t>left</w:t>
      </w:r>
      <w:r>
        <w:t xml:space="preserve"> side of the </w:t>
      </w:r>
      <w:r w:rsidR="004A4142">
        <w:t xml:space="preserve">existing </w:t>
      </w:r>
      <w:r>
        <w:t xml:space="preserve">centerline of </w:t>
      </w:r>
      <w:r w:rsidR="000E1173">
        <w:t>County Road 7</w:t>
      </w:r>
      <w:r w:rsidR="00E20193">
        <w:t>E</w:t>
      </w:r>
      <w:r>
        <w:t xml:space="preserve"> (</w:t>
      </w:r>
      <w:r w:rsidR="000E1173">
        <w:t>CR</w:t>
      </w:r>
      <w:r w:rsidR="00E20193">
        <w:t>-7E</w:t>
      </w:r>
      <w:r>
        <w:t xml:space="preserve">) as determined for the </w:t>
      </w:r>
      <w:r w:rsidR="00F90F5A">
        <w:t>LAW-141/CR 7E-2.45</w:t>
      </w:r>
      <w:r>
        <w:t xml:space="preserve"> project made by Ohio Department of Transportation and recorded in Plat Book ___, page ___, of the </w:t>
      </w:r>
      <w:r w:rsidR="00F90F5A">
        <w:t>Lawrence</w:t>
      </w:r>
      <w:r>
        <w:t xml:space="preserve"> County, Ohio Recorder's Office and being located in the following described boundary more particularly described as follows:</w:t>
      </w:r>
    </w:p>
    <w:p w14:paraId="553FFF45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7DC1B361" w14:textId="4B8F0CF8" w:rsidR="00BA3FF0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Commencing for reference at the </w:t>
      </w:r>
      <w:r w:rsidR="009C3C74">
        <w:t xml:space="preserve">intersection of the </w:t>
      </w:r>
      <w:r w:rsidR="0026782D">
        <w:t>south</w:t>
      </w:r>
      <w:r w:rsidR="003610D4">
        <w:t>west</w:t>
      </w:r>
      <w:r>
        <w:t xml:space="preserve"> corner of said </w:t>
      </w:r>
      <w:proofErr w:type="gramStart"/>
      <w:r w:rsidR="0026782D">
        <w:t>3.6830</w:t>
      </w:r>
      <w:r>
        <w:t xml:space="preserve"> acre</w:t>
      </w:r>
      <w:proofErr w:type="gramEnd"/>
      <w:r>
        <w:t xml:space="preserve"> parcel</w:t>
      </w:r>
      <w:r w:rsidR="003610D4">
        <w:t xml:space="preserve"> and</w:t>
      </w:r>
      <w:r w:rsidR="00304A32">
        <w:t xml:space="preserve"> the </w:t>
      </w:r>
      <w:r w:rsidR="003610D4">
        <w:t>east</w:t>
      </w:r>
      <w:r w:rsidR="00304A32">
        <w:t>ern right-of-way line of said County Road 7E</w:t>
      </w:r>
      <w:r>
        <w:t xml:space="preserve">, </w:t>
      </w:r>
      <w:r w:rsidR="003610D4">
        <w:t xml:space="preserve">said point also being the northwest corner of a Ronald David Dickess 0.55 acre parcel as recorded in OR 323, Page 555, </w:t>
      </w:r>
      <w:r>
        <w:t>said point being 3</w:t>
      </w:r>
      <w:r w:rsidR="0004690F">
        <w:t>0.00</w:t>
      </w:r>
      <w:r>
        <w:t xml:space="preserve"> feet </w:t>
      </w:r>
      <w:r w:rsidR="00694CF3">
        <w:t>left</w:t>
      </w:r>
      <w:r>
        <w:t xml:space="preserve"> of centerline Station </w:t>
      </w:r>
      <w:r w:rsidR="00024BE8">
        <w:t>208+</w:t>
      </w:r>
      <w:r w:rsidR="003610D4">
        <w:t>09</w:t>
      </w:r>
      <w:r w:rsidR="00024BE8">
        <w:t>.</w:t>
      </w:r>
      <w:r w:rsidR="003610D4">
        <w:t>09, and the TRUE POINT OF BEGINNING</w:t>
      </w:r>
      <w:r>
        <w:t>;</w:t>
      </w:r>
    </w:p>
    <w:p w14:paraId="33E73374" w14:textId="77777777" w:rsidR="003610D4" w:rsidRDefault="003610D4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7F973A5D" w14:textId="3ABA9528" w:rsidR="003610D4" w:rsidRDefault="003610D4" w:rsidP="003610D4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thence along said eastern right-of-way line, on a curve to the left with a radius of 602.97 Feet for an arc distance of 41.12 Feet {chord bearing N32°21'20"W for 41.11 Feet, delta angle of said curve being 03°54'27"} to a point 30.00 feet </w:t>
      </w:r>
      <w:r w:rsidR="00694CF3">
        <w:t>left</w:t>
      </w:r>
      <w:r>
        <w:t xml:space="preserve"> of centerline Station </w:t>
      </w:r>
      <w:proofErr w:type="gramStart"/>
      <w:r>
        <w:t>20</w:t>
      </w:r>
      <w:r w:rsidR="00694CF3">
        <w:t>7</w:t>
      </w:r>
      <w:r>
        <w:t>+</w:t>
      </w:r>
      <w:r w:rsidR="00694CF3">
        <w:t>70.01</w:t>
      </w:r>
      <w:r>
        <w:t>;</w:t>
      </w:r>
      <w:proofErr w:type="gramEnd"/>
    </w:p>
    <w:p w14:paraId="67A70A14" w14:textId="77777777" w:rsidR="003610D4" w:rsidRDefault="003610D4" w:rsidP="003610D4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2EE1705C" w14:textId="490D3A4C" w:rsidR="00694CF3" w:rsidRDefault="00694CF3" w:rsidP="00694CF3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thence, departing said eastern right-of-way N55°41'26"E through said </w:t>
      </w:r>
      <w:proofErr w:type="gramStart"/>
      <w:r>
        <w:t>3.6830 acre</w:t>
      </w:r>
      <w:proofErr w:type="gramEnd"/>
      <w:r>
        <w:t xml:space="preserve"> parcel, for 12.00 Feet to a point 42.00 feet left of centerline Station 207+70.01;</w:t>
      </w:r>
    </w:p>
    <w:p w14:paraId="6FE74B4F" w14:textId="77777777" w:rsidR="003610D4" w:rsidRDefault="003610D4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00611ABB" w14:textId="6C70D04A" w:rsidR="00694CF3" w:rsidRDefault="00694CF3" w:rsidP="00694CF3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thence continuing through said 3.6830 acre parcel, on a curve to the right with a radius of 614.97 Feet for an arc distance of 42.00 Feet {chord bearing S32°21'10"E for 41.99 Feet, delta angle of said curve being 03°54'47"} to a point in the southerly line of said 3.6830 acre parcel and the </w:t>
      </w:r>
      <w:r>
        <w:lastRenderedPageBreak/>
        <w:t>northern line of said 0.55 acre parcel, said point being 42.00 feet left of centerline Station 208+09.15;</w:t>
      </w:r>
    </w:p>
    <w:p w14:paraId="05F75A12" w14:textId="77777777" w:rsidR="003610D4" w:rsidRDefault="003610D4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45F44FE3" w14:textId="11B428FC" w:rsidR="00694CF3" w:rsidRDefault="00694CF3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thence along said </w:t>
      </w:r>
      <w:proofErr w:type="gramStart"/>
      <w:r>
        <w:t>3.6830 acre</w:t>
      </w:r>
      <w:proofErr w:type="gramEnd"/>
      <w:r>
        <w:t xml:space="preserve"> parcel and said 0.55 acre parcel, S</w:t>
      </w:r>
      <w:r w:rsidR="00F97AF5">
        <w:t>59</w:t>
      </w:r>
      <w:r>
        <w:t>°</w:t>
      </w:r>
      <w:r w:rsidR="00F97AF5">
        <w:t>52</w:t>
      </w:r>
      <w:r>
        <w:t>'</w:t>
      </w:r>
      <w:r w:rsidR="00F97AF5">
        <w:t>58</w:t>
      </w:r>
      <w:r>
        <w:t xml:space="preserve">"W, for </w:t>
      </w:r>
      <w:r w:rsidR="00F97AF5">
        <w:t>12.00</w:t>
      </w:r>
      <w:r>
        <w:t xml:space="preserve"> Feet to a point</w:t>
      </w:r>
      <w:r w:rsidR="00F97AF5">
        <w:t xml:space="preserve"> 30.00 feet left of centerline Station 208+09.09, and the TRUE POINT OF BEGINNING;</w:t>
      </w:r>
    </w:p>
    <w:p w14:paraId="5017C41D" w14:textId="77777777" w:rsidR="00BA3FF0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3E24B866" w14:textId="565DB1C5" w:rsidR="00B265EC" w:rsidRDefault="00B82745" w:rsidP="00B8274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The </w:t>
      </w:r>
      <w:proofErr w:type="gramStart"/>
      <w:r>
        <w:t>above described</w:t>
      </w:r>
      <w:proofErr w:type="gramEnd"/>
      <w:r>
        <w:t xml:space="preserve"> area contains 0.0</w:t>
      </w:r>
      <w:r w:rsidR="00F97AF5">
        <w:t>11</w:t>
      </w:r>
      <w:r>
        <w:t xml:space="preserve"> acres, more or less, of which the present road occupies 0.000 acres, more or less and which is part of </w:t>
      </w:r>
      <w:r w:rsidR="00F90F5A">
        <w:t>Lawrence</w:t>
      </w:r>
      <w:r>
        <w:t xml:space="preserve"> County Auditor's Permanent Parcel Number </w:t>
      </w:r>
      <w:r w:rsidR="00DF499E">
        <w:t>(no Auditor’s record found)</w:t>
      </w:r>
      <w:r>
        <w:t xml:space="preserve">. The stations and offsets of the above description are measured from the </w:t>
      </w:r>
      <w:r w:rsidR="003A22F7">
        <w:t>existing</w:t>
      </w:r>
      <w:r>
        <w:t xml:space="preserve"> centerline of right of way for </w:t>
      </w:r>
      <w:r w:rsidR="006E6351">
        <w:t>CR-7E</w:t>
      </w:r>
      <w:r>
        <w:t>.</w:t>
      </w:r>
    </w:p>
    <w:p w14:paraId="21C2FF9E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2985C6D9" w14:textId="2E1BA7E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The bearings shown hereon are based on the centerline of </w:t>
      </w:r>
      <w:r w:rsidR="003A22F7">
        <w:t>County Road 7E</w:t>
      </w:r>
      <w:r>
        <w:t xml:space="preserve"> from Station </w:t>
      </w:r>
      <w:r w:rsidR="006D59D6">
        <w:t>15+54.14</w:t>
      </w:r>
      <w:r>
        <w:t xml:space="preserve"> to Station </w:t>
      </w:r>
      <w:r w:rsidR="006D59D6">
        <w:t>18+03.06</w:t>
      </w:r>
      <w:r>
        <w:t xml:space="preserve"> as bearing </w:t>
      </w:r>
      <w:r w:rsidR="00B82745">
        <w:t>S</w:t>
      </w:r>
      <w:r w:rsidR="0045437A">
        <w:t>32°08’</w:t>
      </w:r>
      <w:proofErr w:type="gramStart"/>
      <w:r w:rsidR="0045437A">
        <w:t>44”</w:t>
      </w:r>
      <w:r>
        <w:t>E</w:t>
      </w:r>
      <w:proofErr w:type="gramEnd"/>
      <w:r>
        <w:t xml:space="preserve">, from an adjusted field survey using </w:t>
      </w:r>
      <w:r w:rsidR="006153A6">
        <w:t xml:space="preserve">local RTK and conventional total station methods from VRS derived </w:t>
      </w:r>
      <w:r w:rsidR="00812A92">
        <w:t>from ODOT CORS stations</w:t>
      </w:r>
      <w:r w:rsidR="006153A6">
        <w:t>.</w:t>
      </w:r>
    </w:p>
    <w:p w14:paraId="4CEEDE1D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02CBE258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This description was prepared under the direction of Michael J. Wilson, Ohio Registered Surveyor No. S-8281, of Woolpert, Inc., based upon a field survey performed during </w:t>
      </w:r>
      <w:proofErr w:type="gramStart"/>
      <w:r>
        <w:t>April,</w:t>
      </w:r>
      <w:proofErr w:type="gramEnd"/>
      <w:r>
        <w:t xml:space="preserve"> 2023.</w:t>
      </w:r>
    </w:p>
    <w:p w14:paraId="62B6FB58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20D553B6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32F93772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1DD0F173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73CB84DE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61B52C69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</w:t>
      </w:r>
    </w:p>
    <w:p w14:paraId="7E75AA68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Michael J. Wilson</w:t>
      </w:r>
      <w:r>
        <w:tab/>
      </w:r>
      <w:r>
        <w:tab/>
      </w:r>
      <w:r>
        <w:tab/>
        <w:t>Date</w:t>
      </w:r>
    </w:p>
    <w:p w14:paraId="03175810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Ohio Registered Surveyor #8281</w:t>
      </w:r>
    </w:p>
    <w:p w14:paraId="45233795" w14:textId="42DE6632" w:rsidR="006E72C9" w:rsidRDefault="00B265EC" w:rsidP="006D50ED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Woolpert, Inc.</w:t>
      </w:r>
    </w:p>
    <w:sectPr w:rsidR="006E72C9" w:rsidSect="00A4127D">
      <w:type w:val="continuous"/>
      <w:pgSz w:w="12240" w:h="15840" w:code="1"/>
      <w:pgMar w:top="2160" w:right="1440" w:bottom="1440" w:left="1440" w:header="2160" w:footer="14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A92E0" w14:textId="77777777" w:rsidR="00FE783F" w:rsidRDefault="00FE783F" w:rsidP="00A25585">
      <w:r>
        <w:separator/>
      </w:r>
    </w:p>
  </w:endnote>
  <w:endnote w:type="continuationSeparator" w:id="0">
    <w:p w14:paraId="2368AFB1" w14:textId="77777777" w:rsidR="00FE783F" w:rsidRDefault="00FE783F" w:rsidP="00A25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06E63" w14:textId="77777777" w:rsidR="00FE783F" w:rsidRDefault="00FE783F" w:rsidP="00A25585">
      <w:r>
        <w:separator/>
      </w:r>
    </w:p>
  </w:footnote>
  <w:footnote w:type="continuationSeparator" w:id="0">
    <w:p w14:paraId="1032DDBF" w14:textId="77777777" w:rsidR="00FE783F" w:rsidRDefault="00FE783F" w:rsidP="00A25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3078"/>
      <w:gridCol w:w="3093"/>
      <w:gridCol w:w="3081"/>
    </w:tblGrid>
    <w:tr w:rsidR="001B6764" w:rsidRPr="00F934BD" w14:paraId="5E5D24B2" w14:textId="77777777" w:rsidTr="00703358">
      <w:tc>
        <w:tcPr>
          <w:tcW w:w="3120" w:type="dxa"/>
          <w:vAlign w:val="bottom"/>
        </w:tcPr>
        <w:p w14:paraId="5D66C02B" w14:textId="77777777" w:rsidR="001B6764" w:rsidRPr="00A4127D" w:rsidRDefault="001B6764" w:rsidP="00703358">
          <w:pPr>
            <w:pStyle w:val="Header"/>
            <w:jc w:val="right"/>
            <w:rPr>
              <w:rFonts w:ascii="Calibri" w:eastAsia="Calibri" w:hAnsi="Calibri"/>
              <w:sz w:val="16"/>
              <w:szCs w:val="16"/>
            </w:rPr>
          </w:pPr>
        </w:p>
      </w:tc>
      <w:tc>
        <w:tcPr>
          <w:tcW w:w="3120" w:type="dxa"/>
          <w:vAlign w:val="bottom"/>
        </w:tcPr>
        <w:p w14:paraId="49E70E15" w14:textId="77777777" w:rsidR="001B6764" w:rsidRPr="00A4127D" w:rsidRDefault="001B6764" w:rsidP="00703358">
          <w:pPr>
            <w:pStyle w:val="Header"/>
            <w:jc w:val="center"/>
            <w:rPr>
              <w:rFonts w:eastAsia="Calibri"/>
              <w:sz w:val="28"/>
              <w:szCs w:val="28"/>
            </w:rPr>
          </w:pPr>
          <w:r w:rsidRPr="00A4127D">
            <w:rPr>
              <w:rFonts w:eastAsia="Calibri"/>
              <w:b/>
              <w:sz w:val="28"/>
              <w:szCs w:val="28"/>
              <w:u w:val="single"/>
            </w:rPr>
            <w:t>EXHIBIT A</w:t>
          </w:r>
        </w:p>
      </w:tc>
      <w:tc>
        <w:tcPr>
          <w:tcW w:w="3120" w:type="dxa"/>
          <w:vAlign w:val="bottom"/>
        </w:tcPr>
        <w:p w14:paraId="40141B03" w14:textId="77777777" w:rsidR="001B6764" w:rsidRPr="00A4127D" w:rsidRDefault="001B6764" w:rsidP="00E9774A">
          <w:pPr>
            <w:pStyle w:val="Header"/>
            <w:jc w:val="right"/>
            <w:rPr>
              <w:rFonts w:eastAsia="Calibri"/>
              <w:sz w:val="20"/>
              <w:szCs w:val="20"/>
            </w:rPr>
          </w:pPr>
          <w:r w:rsidRPr="00A4127D">
            <w:rPr>
              <w:rFonts w:eastAsia="Calibri"/>
              <w:sz w:val="20"/>
              <w:szCs w:val="20"/>
            </w:rPr>
            <w:t xml:space="preserve">Page 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begin"/>
          </w:r>
          <w:r w:rsidRPr="00A4127D">
            <w:rPr>
              <w:rStyle w:val="PageNumber"/>
              <w:rFonts w:eastAsia="Calibri"/>
              <w:sz w:val="20"/>
              <w:szCs w:val="20"/>
            </w:rPr>
            <w:instrText xml:space="preserve"> PAGE </w:instrTex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separate"/>
          </w:r>
          <w:r w:rsidR="00E44231">
            <w:rPr>
              <w:rStyle w:val="PageNumber"/>
              <w:rFonts w:eastAsia="Calibri"/>
              <w:noProof/>
              <w:sz w:val="20"/>
              <w:szCs w:val="20"/>
            </w:rPr>
            <w:t>1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end"/>
          </w:r>
          <w:r w:rsidRPr="00A4127D">
            <w:rPr>
              <w:rStyle w:val="PageNumber"/>
              <w:rFonts w:eastAsia="Calibri"/>
              <w:sz w:val="20"/>
              <w:szCs w:val="20"/>
            </w:rPr>
            <w:t xml:space="preserve"> of 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begin"/>
          </w:r>
          <w:r w:rsidRPr="00A4127D">
            <w:rPr>
              <w:rStyle w:val="PageNumber"/>
              <w:rFonts w:eastAsia="Calibri"/>
              <w:sz w:val="20"/>
              <w:szCs w:val="20"/>
            </w:rPr>
            <w:instrText xml:space="preserve"> NUMPAGES </w:instrTex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separate"/>
          </w:r>
          <w:r w:rsidR="00E44231">
            <w:rPr>
              <w:rStyle w:val="PageNumber"/>
              <w:rFonts w:eastAsia="Calibri"/>
              <w:noProof/>
              <w:sz w:val="20"/>
              <w:szCs w:val="20"/>
            </w:rPr>
            <w:t>1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end"/>
          </w:r>
        </w:p>
      </w:tc>
    </w:tr>
    <w:tr w:rsidR="001B6764" w:rsidRPr="00F934BD" w14:paraId="6CD74C2C" w14:textId="77777777" w:rsidTr="00E9774A">
      <w:tc>
        <w:tcPr>
          <w:tcW w:w="3120" w:type="dxa"/>
          <w:vAlign w:val="bottom"/>
        </w:tcPr>
        <w:p w14:paraId="36559C01" w14:textId="77777777" w:rsidR="001B6764" w:rsidRPr="00E9774A" w:rsidRDefault="001B6764" w:rsidP="00AC20B5">
          <w:pPr>
            <w:pStyle w:val="Header"/>
            <w:rPr>
              <w:rFonts w:eastAsia="Calibri"/>
              <w:sz w:val="20"/>
              <w:szCs w:val="20"/>
            </w:rPr>
          </w:pPr>
          <w:r w:rsidRPr="00E9774A">
            <w:rPr>
              <w:rFonts w:eastAsia="Calibri"/>
              <w:sz w:val="20"/>
              <w:szCs w:val="20"/>
            </w:rPr>
            <w:t>RX 2</w:t>
          </w:r>
          <w:r>
            <w:rPr>
              <w:rFonts w:eastAsia="Calibri"/>
              <w:sz w:val="20"/>
              <w:szCs w:val="20"/>
            </w:rPr>
            <w:t>86 T</w:t>
          </w:r>
        </w:p>
      </w:tc>
      <w:tc>
        <w:tcPr>
          <w:tcW w:w="3120" w:type="dxa"/>
          <w:vAlign w:val="bottom"/>
        </w:tcPr>
        <w:p w14:paraId="0D4E95F4" w14:textId="77777777" w:rsidR="001B6764" w:rsidRPr="00A4127D" w:rsidRDefault="001B6764" w:rsidP="00703358">
          <w:pPr>
            <w:pStyle w:val="Header"/>
            <w:jc w:val="center"/>
            <w:rPr>
              <w:rFonts w:eastAsia="Calibri"/>
              <w:b/>
              <w:sz w:val="28"/>
              <w:szCs w:val="28"/>
              <w:u w:val="single"/>
            </w:rPr>
          </w:pPr>
        </w:p>
      </w:tc>
      <w:tc>
        <w:tcPr>
          <w:tcW w:w="3120" w:type="dxa"/>
          <w:vAlign w:val="bottom"/>
        </w:tcPr>
        <w:p w14:paraId="1ADB5EFA" w14:textId="77777777" w:rsidR="001B6764" w:rsidRPr="00A4127D" w:rsidRDefault="00B410F5" w:rsidP="00F934FD">
          <w:pPr>
            <w:pStyle w:val="Header"/>
            <w:jc w:val="right"/>
            <w:rPr>
              <w:rFonts w:eastAsia="Calibri"/>
              <w:sz w:val="20"/>
              <w:szCs w:val="20"/>
            </w:rPr>
          </w:pPr>
          <w:r>
            <w:rPr>
              <w:rFonts w:eastAsia="Calibri"/>
              <w:sz w:val="20"/>
              <w:szCs w:val="20"/>
            </w:rPr>
            <w:t>Rev. 1</w:t>
          </w:r>
          <w:r w:rsidR="00F934FD">
            <w:rPr>
              <w:rFonts w:eastAsia="Calibri"/>
              <w:sz w:val="20"/>
              <w:szCs w:val="20"/>
            </w:rPr>
            <w:t>2</w:t>
          </w:r>
          <w:r w:rsidR="001B6764">
            <w:rPr>
              <w:rFonts w:eastAsia="Calibri"/>
              <w:sz w:val="20"/>
              <w:szCs w:val="20"/>
            </w:rPr>
            <w:t>/1</w:t>
          </w:r>
          <w:r>
            <w:rPr>
              <w:rFonts w:eastAsia="Calibri"/>
              <w:sz w:val="20"/>
              <w:szCs w:val="20"/>
            </w:rPr>
            <w:t>6</w:t>
          </w:r>
        </w:p>
      </w:tc>
    </w:tr>
  </w:tbl>
  <w:p w14:paraId="1A922C66" w14:textId="77777777" w:rsidR="001B6764" w:rsidRPr="00A25585" w:rsidRDefault="001B6764" w:rsidP="00A25585">
    <w:pPr>
      <w:pStyle w:val="Head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4557E"/>
    <w:multiLevelType w:val="hybridMultilevel"/>
    <w:tmpl w:val="C56EA210"/>
    <w:lvl w:ilvl="0" w:tplc="AB80C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1692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NH7jNJMVHGOisJOCI+8mrK1WrYdSGMK+bw0chf3Jjewk5MaXhjcKN+5gXMJLjgImsKAitG+KWhH/rogtS4gqig==" w:salt="/H5+BBJaX+SFo9Izj+9rCg==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5EC"/>
    <w:rsid w:val="00004A0D"/>
    <w:rsid w:val="000202C9"/>
    <w:rsid w:val="00024BE8"/>
    <w:rsid w:val="0004690F"/>
    <w:rsid w:val="000A6148"/>
    <w:rsid w:val="000D77EC"/>
    <w:rsid w:val="000E1173"/>
    <w:rsid w:val="000E4315"/>
    <w:rsid w:val="000F7823"/>
    <w:rsid w:val="00115D4D"/>
    <w:rsid w:val="00131FF3"/>
    <w:rsid w:val="001B6764"/>
    <w:rsid w:val="001D2795"/>
    <w:rsid w:val="001F00E6"/>
    <w:rsid w:val="00214928"/>
    <w:rsid w:val="00226A58"/>
    <w:rsid w:val="00242A0E"/>
    <w:rsid w:val="00261597"/>
    <w:rsid w:val="0026782D"/>
    <w:rsid w:val="002705DC"/>
    <w:rsid w:val="002726EC"/>
    <w:rsid w:val="00277F1A"/>
    <w:rsid w:val="002948E4"/>
    <w:rsid w:val="002A4432"/>
    <w:rsid w:val="002E07AD"/>
    <w:rsid w:val="002E0B7A"/>
    <w:rsid w:val="002F5397"/>
    <w:rsid w:val="002F54B5"/>
    <w:rsid w:val="00304A32"/>
    <w:rsid w:val="003610D4"/>
    <w:rsid w:val="00385BC7"/>
    <w:rsid w:val="00393730"/>
    <w:rsid w:val="003A22F7"/>
    <w:rsid w:val="003C76EA"/>
    <w:rsid w:val="004146B8"/>
    <w:rsid w:val="0045437A"/>
    <w:rsid w:val="00461342"/>
    <w:rsid w:val="00467645"/>
    <w:rsid w:val="00487599"/>
    <w:rsid w:val="00487D82"/>
    <w:rsid w:val="004A4142"/>
    <w:rsid w:val="004C4A35"/>
    <w:rsid w:val="005176BC"/>
    <w:rsid w:val="0053452E"/>
    <w:rsid w:val="005376C5"/>
    <w:rsid w:val="00571954"/>
    <w:rsid w:val="00586C94"/>
    <w:rsid w:val="00595FC3"/>
    <w:rsid w:val="005C0140"/>
    <w:rsid w:val="00605373"/>
    <w:rsid w:val="0061509C"/>
    <w:rsid w:val="006153A6"/>
    <w:rsid w:val="00623DDE"/>
    <w:rsid w:val="006475AC"/>
    <w:rsid w:val="006923FC"/>
    <w:rsid w:val="00694CF3"/>
    <w:rsid w:val="006A370C"/>
    <w:rsid w:val="006D50ED"/>
    <w:rsid w:val="006D5458"/>
    <w:rsid w:val="006D59D6"/>
    <w:rsid w:val="006E6351"/>
    <w:rsid w:val="006E72C9"/>
    <w:rsid w:val="006F6EA2"/>
    <w:rsid w:val="0070036E"/>
    <w:rsid w:val="00703358"/>
    <w:rsid w:val="00745866"/>
    <w:rsid w:val="00770835"/>
    <w:rsid w:val="0077649D"/>
    <w:rsid w:val="007872B8"/>
    <w:rsid w:val="007918EC"/>
    <w:rsid w:val="007A2123"/>
    <w:rsid w:val="007A6ACE"/>
    <w:rsid w:val="00812A92"/>
    <w:rsid w:val="00813B5E"/>
    <w:rsid w:val="00840DB2"/>
    <w:rsid w:val="00842CFE"/>
    <w:rsid w:val="00844D44"/>
    <w:rsid w:val="00853ACF"/>
    <w:rsid w:val="00886E48"/>
    <w:rsid w:val="008A05E0"/>
    <w:rsid w:val="008A75A4"/>
    <w:rsid w:val="008D139C"/>
    <w:rsid w:val="008D20E5"/>
    <w:rsid w:val="008E3EAA"/>
    <w:rsid w:val="00913D69"/>
    <w:rsid w:val="00923FF7"/>
    <w:rsid w:val="00934720"/>
    <w:rsid w:val="0093782A"/>
    <w:rsid w:val="009531F4"/>
    <w:rsid w:val="00983A7E"/>
    <w:rsid w:val="009C3C74"/>
    <w:rsid w:val="009D722C"/>
    <w:rsid w:val="009E07D4"/>
    <w:rsid w:val="00A01D86"/>
    <w:rsid w:val="00A06D8E"/>
    <w:rsid w:val="00A11EB8"/>
    <w:rsid w:val="00A25585"/>
    <w:rsid w:val="00A40CA9"/>
    <w:rsid w:val="00A4127D"/>
    <w:rsid w:val="00A560C0"/>
    <w:rsid w:val="00A73B5E"/>
    <w:rsid w:val="00A75759"/>
    <w:rsid w:val="00A958A6"/>
    <w:rsid w:val="00AA5E31"/>
    <w:rsid w:val="00AB0722"/>
    <w:rsid w:val="00AC20B5"/>
    <w:rsid w:val="00AE5290"/>
    <w:rsid w:val="00B1257C"/>
    <w:rsid w:val="00B265EC"/>
    <w:rsid w:val="00B410F5"/>
    <w:rsid w:val="00B82745"/>
    <w:rsid w:val="00BA3FF0"/>
    <w:rsid w:val="00BD5A38"/>
    <w:rsid w:val="00C045CB"/>
    <w:rsid w:val="00C05D3D"/>
    <w:rsid w:val="00C30186"/>
    <w:rsid w:val="00C34A26"/>
    <w:rsid w:val="00C4121F"/>
    <w:rsid w:val="00C447A2"/>
    <w:rsid w:val="00C569A4"/>
    <w:rsid w:val="00C62351"/>
    <w:rsid w:val="00C85FD1"/>
    <w:rsid w:val="00CB62BF"/>
    <w:rsid w:val="00CC64A9"/>
    <w:rsid w:val="00CF4BB7"/>
    <w:rsid w:val="00D007C2"/>
    <w:rsid w:val="00D036EA"/>
    <w:rsid w:val="00D03EDC"/>
    <w:rsid w:val="00D367B2"/>
    <w:rsid w:val="00D3799C"/>
    <w:rsid w:val="00D720E5"/>
    <w:rsid w:val="00D92477"/>
    <w:rsid w:val="00DA2E8C"/>
    <w:rsid w:val="00DA34A5"/>
    <w:rsid w:val="00DF1F42"/>
    <w:rsid w:val="00DF499E"/>
    <w:rsid w:val="00E07068"/>
    <w:rsid w:val="00E20193"/>
    <w:rsid w:val="00E24F81"/>
    <w:rsid w:val="00E323D7"/>
    <w:rsid w:val="00E4054A"/>
    <w:rsid w:val="00E44231"/>
    <w:rsid w:val="00E64FE3"/>
    <w:rsid w:val="00E81581"/>
    <w:rsid w:val="00E92BF4"/>
    <w:rsid w:val="00E9774A"/>
    <w:rsid w:val="00E97D61"/>
    <w:rsid w:val="00EA3BD8"/>
    <w:rsid w:val="00EB031E"/>
    <w:rsid w:val="00EC1768"/>
    <w:rsid w:val="00EC2DC4"/>
    <w:rsid w:val="00EC4EAD"/>
    <w:rsid w:val="00ED4BA7"/>
    <w:rsid w:val="00ED4D15"/>
    <w:rsid w:val="00EF1190"/>
    <w:rsid w:val="00EF503B"/>
    <w:rsid w:val="00F01343"/>
    <w:rsid w:val="00F359E0"/>
    <w:rsid w:val="00F4076F"/>
    <w:rsid w:val="00F65302"/>
    <w:rsid w:val="00F90F5A"/>
    <w:rsid w:val="00F934FD"/>
    <w:rsid w:val="00F97AF5"/>
    <w:rsid w:val="00FE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AACB75"/>
  <w15:chartTrackingRefBased/>
  <w15:docId w15:val="{E01E9D35-375A-4624-87FC-A1269FD85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8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55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5585"/>
  </w:style>
  <w:style w:type="paragraph" w:styleId="Footer">
    <w:name w:val="footer"/>
    <w:basedOn w:val="Normal"/>
    <w:link w:val="FooterChar"/>
    <w:uiPriority w:val="99"/>
    <w:unhideWhenUsed/>
    <w:rsid w:val="00A255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5585"/>
  </w:style>
  <w:style w:type="character" w:styleId="PageNumber">
    <w:name w:val="page number"/>
    <w:basedOn w:val="DefaultParagraphFont"/>
    <w:rsid w:val="00A25585"/>
  </w:style>
  <w:style w:type="character" w:customStyle="1" w:styleId="Style1">
    <w:name w:val="Style1"/>
    <w:rsid w:val="00A25585"/>
    <w:rPr>
      <w:sz w:val="16"/>
      <w:szCs w:val="16"/>
    </w:rPr>
  </w:style>
  <w:style w:type="character" w:customStyle="1" w:styleId="Style2">
    <w:name w:val="Style2"/>
    <w:rsid w:val="00A25585"/>
    <w:rPr>
      <w:sz w:val="16"/>
      <w:szCs w:val="16"/>
    </w:rPr>
  </w:style>
  <w:style w:type="character" w:customStyle="1" w:styleId="Style3">
    <w:name w:val="Style3"/>
    <w:rsid w:val="00A25585"/>
    <w:rPr>
      <w:sz w:val="16"/>
      <w:szCs w:val="16"/>
    </w:rPr>
  </w:style>
  <w:style w:type="character" w:customStyle="1" w:styleId="Style4">
    <w:name w:val="Style4"/>
    <w:rsid w:val="00A25585"/>
    <w:rPr>
      <w:sz w:val="16"/>
      <w:szCs w:val="16"/>
    </w:rPr>
  </w:style>
  <w:style w:type="character" w:customStyle="1" w:styleId="Style5">
    <w:name w:val="Style5"/>
    <w:rsid w:val="00A25585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AB072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mer\Downloads\RX%20286%20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Date xmlns="e4eccb33-a1d1-451f-a831-0a1891225b45">2016-12-12T05:00:00+00:00</Release_x0020_Date>
    <Comments xmlns="e4eccb33-a1d1-451f-a831-0a1891225b45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D0FA0681EFD64B90A1B40A9FCB3097" ma:contentTypeVersion="0" ma:contentTypeDescription="Create a new document." ma:contentTypeScope="" ma:versionID="a74318f07fce01b97c88448ba163bcb1">
  <xsd:schema xmlns:xsd="http://www.w3.org/2001/XMLSchema" xmlns:xs="http://www.w3.org/2001/XMLSchema" xmlns:p="http://schemas.microsoft.com/office/2006/metadata/properties" xmlns:ns1="http://schemas.microsoft.com/sharepoint/v3" xmlns:ns2="e4eccb33-a1d1-451f-a831-0a1891225b45" targetNamespace="http://schemas.microsoft.com/office/2006/metadata/properties" ma:root="true" ma:fieldsID="7026480c7824827b68a2d371cc1c735e" ns1:_="" ns2:_="">
    <xsd:import namespace="http://schemas.microsoft.com/sharepoint/v3"/>
    <xsd:import namespace="e4eccb33-a1d1-451f-a831-0a1891225b4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Release_x0020_Date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ccb33-a1d1-451f-a831-0a1891225b45" elementFormDefault="qualified">
    <xsd:import namespace="http://schemas.microsoft.com/office/2006/documentManagement/types"/>
    <xsd:import namespace="http://schemas.microsoft.com/office/infopath/2007/PartnerControls"/>
    <xsd:element name="Release_x0020_Date" ma:index="10" nillable="true" ma:displayName="Release Date" ma:format="DateOnly" ma:internalName="Release_x0020_Date">
      <xsd:simpleType>
        <xsd:restriction base="dms:DateTime"/>
      </xsd:simpleType>
    </xsd:element>
    <xsd:element name="Comments" ma:index="11" nillable="true" ma:displayName="Comments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10D078-F819-4FB6-8779-797CF00FDA8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339F70E-7882-48D7-8EFB-42E12E0040B0}">
  <ds:schemaRefs>
    <ds:schemaRef ds:uri="http://schemas.microsoft.com/office/2006/metadata/properties"/>
    <ds:schemaRef ds:uri="http://schemas.microsoft.com/office/infopath/2007/PartnerControls"/>
    <ds:schemaRef ds:uri="e4eccb33-a1d1-451f-a831-0a1891225b45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F7AC794-4A43-46BD-BE39-77DE6FB3C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4eccb33-a1d1-451f-a831-0a1891225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01E164-B8DA-41CD-B68F-DAA99DFF493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EF0745-11BA-453C-AE64-733CB7F8B0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RX 286 T.dotx</Template>
  <TotalTime>260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RX 286 T</vt:lpstr>
    </vt:vector>
  </TitlesOfParts>
  <Company>ODOT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RX 286 T</dc:title>
  <dc:subject/>
  <dc:creator>Chrismer, Tim</dc:creator>
  <cp:keywords/>
  <cp:lastModifiedBy>Chrismer, Tim</cp:lastModifiedBy>
  <cp:revision>57</cp:revision>
  <cp:lastPrinted>2009-05-19T17:47:00Z</cp:lastPrinted>
  <dcterms:created xsi:type="dcterms:W3CDTF">2024-05-08T19:22:00Z</dcterms:created>
  <dcterms:modified xsi:type="dcterms:W3CDTF">2025-03-04T14:46:00Z</dcterms:modified>
</cp:coreProperties>
</file>